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290184A7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2A132F">
        <w:rPr>
          <w:b/>
          <w:bCs/>
        </w:rPr>
        <w:t xml:space="preserve">Załącznik nr </w:t>
      </w:r>
      <w:r w:rsidR="00FC63BC">
        <w:rPr>
          <w:b/>
          <w:bCs/>
        </w:rPr>
        <w:t>4</w:t>
      </w:r>
      <w:r w:rsidR="002A132F" w:rsidRPr="002A132F">
        <w:rPr>
          <w:b/>
          <w:bCs/>
        </w:rPr>
        <w:t xml:space="preserve"> </w:t>
      </w:r>
      <w:r w:rsidR="00E23E68" w:rsidRPr="002A132F">
        <w:rPr>
          <w:b/>
          <w:bCs/>
        </w:rPr>
        <w:t xml:space="preserve">do </w:t>
      </w:r>
      <w:r w:rsidR="002F29CE" w:rsidRPr="002A132F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2B127509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  <w:r w:rsidR="00F27805">
        <w:rPr>
          <w:rFonts w:cs="Arial"/>
        </w:rPr>
        <w:t xml:space="preserve"> 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66125AEB" w:rsidR="009B11F3" w:rsidRPr="002009D2" w:rsidRDefault="009B11F3" w:rsidP="002009D2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r w:rsidR="002009D2">
        <w:rPr>
          <w:rFonts w:cs="Arial"/>
        </w:rPr>
        <w:t xml:space="preserve">t. j. </w:t>
      </w:r>
      <w:r w:rsidR="00CF1291" w:rsidRPr="00CF1291">
        <w:rPr>
          <w:rFonts w:cs="Arial"/>
        </w:rPr>
        <w:t>Dz.U. z</w:t>
      </w:r>
      <w:r w:rsidR="00CF1291" w:rsidRPr="00CF1291">
        <w:rPr>
          <w:rFonts w:ascii="Arial" w:hAnsi="Arial" w:cs="Arial"/>
        </w:rPr>
        <w:t> </w:t>
      </w:r>
      <w:r w:rsidR="00CF1291" w:rsidRPr="00CF1291">
        <w:rPr>
          <w:rFonts w:cs="Arial"/>
        </w:rPr>
        <w:t xml:space="preserve"> 2025</w:t>
      </w:r>
      <w:r w:rsidR="00CF1291" w:rsidRPr="00CF1291">
        <w:rPr>
          <w:rFonts w:ascii="Arial" w:hAnsi="Arial" w:cs="Arial"/>
        </w:rPr>
        <w:t> </w:t>
      </w:r>
      <w:r w:rsidR="00CF1291" w:rsidRPr="00CF1291">
        <w:rPr>
          <w:rFonts w:cs="Arial"/>
        </w:rPr>
        <w:t>r. poz.</w:t>
      </w:r>
      <w:r w:rsidR="00CF1291" w:rsidRPr="00CF1291">
        <w:rPr>
          <w:rFonts w:ascii="Arial" w:hAnsi="Arial" w:cs="Arial"/>
        </w:rPr>
        <w:t> </w:t>
      </w:r>
      <w:r w:rsidR="00CF1291" w:rsidRPr="00CF1291">
        <w:rPr>
          <w:rFonts w:cs="Arial"/>
        </w:rPr>
        <w:t>1714</w:t>
      </w:r>
      <w:r w:rsidR="00CF1291">
        <w:rPr>
          <w:rFonts w:cs="Arial"/>
        </w:rPr>
        <w:t>)</w:t>
      </w:r>
      <w:r w:rsidR="00CF1291" w:rsidRPr="00CF1291">
        <w:rPr>
          <w:rFonts w:cs="Arial"/>
        </w:rPr>
        <w:t xml:space="preserve"> </w:t>
      </w:r>
      <w:r w:rsidRPr="002009D2">
        <w:rPr>
          <w:rFonts w:cs="Arial"/>
        </w:rPr>
        <w:t>z innym wykonawcą, który złożył odrębną ofertę</w:t>
      </w:r>
      <w:r w:rsidR="00C82CDC">
        <w:rPr>
          <w:rFonts w:cs="Arial"/>
        </w:rPr>
        <w:t xml:space="preserve"> częściową</w:t>
      </w:r>
      <w:r w:rsidR="00AB5FBC" w:rsidRPr="002009D2">
        <w:rPr>
          <w:rFonts w:cs="Arial"/>
        </w:rPr>
        <w:t>.</w:t>
      </w:r>
      <w:r w:rsidRPr="002009D2">
        <w:rPr>
          <w:rFonts w:cs="Arial"/>
        </w:rPr>
        <w:t>*</w:t>
      </w:r>
    </w:p>
    <w:p w14:paraId="5FA6EF54" w14:textId="576ECBFF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CF1291" w:rsidRPr="00CF1291">
        <w:rPr>
          <w:rFonts w:cs="Arial"/>
        </w:rPr>
        <w:t>t.j</w:t>
      </w:r>
      <w:proofErr w:type="spellEnd"/>
      <w:r w:rsidR="00CF1291" w:rsidRPr="00CF1291">
        <w:rPr>
          <w:rFonts w:cs="Arial"/>
        </w:rPr>
        <w:t>. Dz.U. z</w:t>
      </w:r>
      <w:r w:rsidR="00CF1291" w:rsidRPr="00CF1291">
        <w:rPr>
          <w:rFonts w:ascii="Arial" w:hAnsi="Arial" w:cs="Arial"/>
        </w:rPr>
        <w:t> </w:t>
      </w:r>
      <w:r w:rsidR="00CF1291" w:rsidRPr="00CF1291">
        <w:rPr>
          <w:rFonts w:cs="Arial"/>
        </w:rPr>
        <w:t xml:space="preserve"> 2025</w:t>
      </w:r>
      <w:r w:rsidR="00CF1291" w:rsidRPr="00CF1291">
        <w:rPr>
          <w:rFonts w:ascii="Arial" w:hAnsi="Arial" w:cs="Arial"/>
        </w:rPr>
        <w:t> </w:t>
      </w:r>
      <w:r w:rsidR="00CF1291" w:rsidRPr="00CF1291">
        <w:rPr>
          <w:rFonts w:cs="Arial"/>
        </w:rPr>
        <w:t>r. poz.</w:t>
      </w:r>
      <w:r w:rsidR="00CF1291" w:rsidRPr="00CF1291">
        <w:rPr>
          <w:rFonts w:ascii="Arial" w:hAnsi="Arial" w:cs="Arial"/>
        </w:rPr>
        <w:t> </w:t>
      </w:r>
      <w:r w:rsidR="00CF1291" w:rsidRPr="00CF1291">
        <w:rPr>
          <w:rFonts w:cs="Arial"/>
        </w:rPr>
        <w:t>1714</w:t>
      </w:r>
      <w:r w:rsidR="00CF1291">
        <w:rPr>
          <w:rFonts w:cs="Arial"/>
        </w:rPr>
        <w:t>)</w:t>
      </w:r>
      <w:r w:rsidR="00CF1291" w:rsidRPr="00CF1291">
        <w:rPr>
          <w:rFonts w:cs="Arial"/>
        </w:rPr>
        <w:t xml:space="preserve"> </w:t>
      </w:r>
      <w:r w:rsidR="009B11F3" w:rsidRPr="009B11F3">
        <w:rPr>
          <w:rFonts w:cs="Arial"/>
        </w:rPr>
        <w:t>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157223">
        <w:rPr>
          <w:rFonts w:cs="Arial"/>
        </w:rPr>
        <w:t xml:space="preserve"> częściową</w:t>
      </w:r>
      <w:r w:rsidR="002A132F">
        <w:rPr>
          <w:rFonts w:cs="Arial"/>
        </w:rPr>
        <w:t>.</w:t>
      </w:r>
      <w:r w:rsidR="00C97673">
        <w:rPr>
          <w:rFonts w:cs="Arial"/>
        </w:rPr>
        <w:t>*</w:t>
      </w:r>
    </w:p>
    <w:p w14:paraId="2820A7FB" w14:textId="0D9D9FA6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</w:t>
      </w:r>
      <w:r w:rsidR="00157223">
        <w:rPr>
          <w:rFonts w:cs="Arial"/>
        </w:rPr>
        <w:t xml:space="preserve"> częściowej</w:t>
      </w:r>
      <w:r w:rsidR="002A132F">
        <w:rPr>
          <w:rFonts w:cs="Arial"/>
        </w:rPr>
        <w:t xml:space="preserve"> </w:t>
      </w:r>
      <w:r w:rsidR="009B11F3" w:rsidRPr="00C97673">
        <w:rPr>
          <w:rFonts w:cs="Arial"/>
        </w:rPr>
        <w:t>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7870969D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r w:rsidR="002009D2">
        <w:rPr>
          <w:rFonts w:eastAsia="Century Gothic" w:cs="Century Gothic"/>
          <w:color w:val="000000"/>
        </w:rPr>
        <w:t xml:space="preserve">t. j. </w:t>
      </w:r>
      <w:r w:rsidR="00CF1291" w:rsidRPr="00CF1291">
        <w:rPr>
          <w:rFonts w:eastAsia="Century Gothic" w:cs="Century Gothic"/>
          <w:color w:val="000000"/>
        </w:rPr>
        <w:t>Dz. U. 2025 r., poz. 514</w:t>
      </w:r>
      <w:r w:rsidR="002009D2">
        <w:rPr>
          <w:rFonts w:eastAsia="Century Gothic" w:cs="Century Gothic"/>
          <w:color w:val="000000"/>
        </w:rPr>
        <w:t>.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AA2C" w14:textId="77777777" w:rsidR="00C84EBB" w:rsidRDefault="00C84EBB">
      <w:r>
        <w:separator/>
      </w:r>
    </w:p>
  </w:endnote>
  <w:endnote w:type="continuationSeparator" w:id="0">
    <w:p w14:paraId="10B3DB48" w14:textId="77777777" w:rsidR="00C84EBB" w:rsidRDefault="00C8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B0EA" w14:textId="77777777" w:rsidR="00C84EBB" w:rsidRDefault="00C84EBB">
      <w:r>
        <w:separator/>
      </w:r>
    </w:p>
  </w:footnote>
  <w:footnote w:type="continuationSeparator" w:id="0">
    <w:p w14:paraId="2A37F11D" w14:textId="77777777" w:rsidR="00C84EBB" w:rsidRDefault="00C8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628B" w14:textId="6CA8532F" w:rsidR="00264CCB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b/>
        <w:bCs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Pr="00081FB6">
      <w:rPr>
        <w:rFonts w:cs="Century Gothic"/>
        <w:sz w:val="16"/>
        <w:szCs w:val="16"/>
      </w:rPr>
      <w:t>Numer postępowania</w:t>
    </w:r>
    <w:r w:rsidRPr="002A132F">
      <w:rPr>
        <w:rFonts w:cs="Century Gothic"/>
        <w:sz w:val="16"/>
        <w:szCs w:val="16"/>
      </w:rPr>
      <w:t xml:space="preserve">: </w:t>
    </w:r>
    <w:r w:rsidR="00CF1291" w:rsidRPr="00CF1291">
      <w:rPr>
        <w:rFonts w:cs="Century Gothic"/>
        <w:b/>
        <w:bCs/>
        <w:sz w:val="16"/>
        <w:szCs w:val="16"/>
      </w:rPr>
      <w:t>ZP/2026/03/0015/PZ</w:t>
    </w:r>
  </w:p>
  <w:p w14:paraId="4E5E65E4" w14:textId="77777777" w:rsidR="00CF1291" w:rsidRDefault="00CF1291" w:rsidP="00CF1291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CF1291">
      <w:rPr>
        <w:rFonts w:cs="Century Gothic"/>
        <w:sz w:val="16"/>
        <w:szCs w:val="16"/>
      </w:rPr>
      <w:t xml:space="preserve">Jednorazowa dostawa wraz z rozładunkiem i wymaganą dokumentacją zasuw klinowych dla Operatora Gazociągów Przesyłowych </w:t>
    </w:r>
  </w:p>
  <w:p w14:paraId="5FBCB6F5" w14:textId="3217993C" w:rsidR="00316355" w:rsidRPr="00316355" w:rsidRDefault="00CF1291" w:rsidP="00CF1291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proofErr w:type="spellStart"/>
    <w:r w:rsidRPr="00CF1291">
      <w:rPr>
        <w:rFonts w:cs="Century Gothic"/>
        <w:sz w:val="16"/>
        <w:szCs w:val="16"/>
      </w:rPr>
      <w:t>Gaz-System</w:t>
    </w:r>
    <w:proofErr w:type="spellEnd"/>
    <w:r w:rsidRPr="00CF1291">
      <w:rPr>
        <w:rFonts w:cs="Century Gothic"/>
        <w:sz w:val="16"/>
        <w:szCs w:val="16"/>
      </w:rPr>
      <w:t xml:space="preserve"> S.A. Oddział w Świerklanach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86802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045B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41CF"/>
    <w:rsid w:val="00147D36"/>
    <w:rsid w:val="00157223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1715"/>
    <w:rsid w:val="001D5FA6"/>
    <w:rsid w:val="001D76C0"/>
    <w:rsid w:val="001E12FB"/>
    <w:rsid w:val="001E3562"/>
    <w:rsid w:val="001F4089"/>
    <w:rsid w:val="002009D2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80B08"/>
    <w:rsid w:val="00284E0E"/>
    <w:rsid w:val="00290518"/>
    <w:rsid w:val="002936F5"/>
    <w:rsid w:val="0029530C"/>
    <w:rsid w:val="002A132F"/>
    <w:rsid w:val="002A6A6F"/>
    <w:rsid w:val="002B1C66"/>
    <w:rsid w:val="002B25F3"/>
    <w:rsid w:val="002B5C9C"/>
    <w:rsid w:val="002C2995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355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33B4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675D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21A5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13A8"/>
    <w:rsid w:val="007360DE"/>
    <w:rsid w:val="007402B1"/>
    <w:rsid w:val="00741D40"/>
    <w:rsid w:val="00742D1A"/>
    <w:rsid w:val="00752D96"/>
    <w:rsid w:val="007603B3"/>
    <w:rsid w:val="00760A57"/>
    <w:rsid w:val="00763CF9"/>
    <w:rsid w:val="007644C9"/>
    <w:rsid w:val="00765FB3"/>
    <w:rsid w:val="00767214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09B9"/>
    <w:rsid w:val="00814D54"/>
    <w:rsid w:val="0082159F"/>
    <w:rsid w:val="00825DE3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FB7"/>
    <w:rsid w:val="008C6F0F"/>
    <w:rsid w:val="008E61BF"/>
    <w:rsid w:val="008F0C0D"/>
    <w:rsid w:val="008F2445"/>
    <w:rsid w:val="008F6F9F"/>
    <w:rsid w:val="00901845"/>
    <w:rsid w:val="0090201D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1145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4D8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5A75"/>
    <w:rsid w:val="00C0710A"/>
    <w:rsid w:val="00C10A68"/>
    <w:rsid w:val="00C10E7C"/>
    <w:rsid w:val="00C17014"/>
    <w:rsid w:val="00C25001"/>
    <w:rsid w:val="00C43034"/>
    <w:rsid w:val="00C80449"/>
    <w:rsid w:val="00C8239B"/>
    <w:rsid w:val="00C82CDC"/>
    <w:rsid w:val="00C82FD2"/>
    <w:rsid w:val="00C84EBB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1291"/>
    <w:rsid w:val="00CF34D1"/>
    <w:rsid w:val="00CF5644"/>
    <w:rsid w:val="00CF6E02"/>
    <w:rsid w:val="00D1155B"/>
    <w:rsid w:val="00D13666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56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1313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27805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C63BC"/>
    <w:rsid w:val="00FE09B7"/>
    <w:rsid w:val="00FE36A4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FC9825C0-9765-4903-BF6F-1044625A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1EE907-6242-4875-ACDD-22436D18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2</TotalTime>
  <Pages>1</Pages>
  <Words>228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Grzelachowska Katarzyna</cp:lastModifiedBy>
  <cp:revision>2</cp:revision>
  <cp:lastPrinted>2009-07-06T09:33:00Z</cp:lastPrinted>
  <dcterms:created xsi:type="dcterms:W3CDTF">2023-02-20T07:15:00Z</dcterms:created>
  <dcterms:modified xsi:type="dcterms:W3CDTF">2026-04-01T08:34:00Z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